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31" w:rsidRDefault="00DF4931" w:rsidP="007F15A3">
      <w:pPr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Верхний предел муниципального долга Усвятского сельского поселения Дорогобужского района Смо</w:t>
      </w:r>
      <w:r>
        <w:rPr>
          <w:rFonts w:ascii="Times New Roman" w:hAnsi="Times New Roman"/>
          <w:b/>
          <w:sz w:val="28"/>
          <w:szCs w:val="28"/>
        </w:rPr>
        <w:t>ленской области на 1 января 2021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F4931" w:rsidRDefault="00DF4931" w:rsidP="007F15A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7F15A3">
        <w:rPr>
          <w:rFonts w:ascii="Times New Roman" w:hAnsi="Times New Roman"/>
          <w:sz w:val="28"/>
          <w:szCs w:val="28"/>
        </w:rPr>
        <w:t>Верхний предел муниципального долга на</w:t>
      </w:r>
      <w:r>
        <w:rPr>
          <w:rFonts w:ascii="Times New Roman" w:hAnsi="Times New Roman"/>
          <w:sz w:val="28"/>
          <w:szCs w:val="28"/>
        </w:rPr>
        <w:t xml:space="preserve"> 1 января 2020 года по долговым </w:t>
      </w:r>
      <w:r w:rsidRPr="007F15A3">
        <w:rPr>
          <w:rFonts w:ascii="Times New Roman" w:hAnsi="Times New Roman"/>
          <w:sz w:val="28"/>
          <w:szCs w:val="28"/>
        </w:rPr>
        <w:t xml:space="preserve">обязательствам Усвятского сельского поселения Дорогобужского района Смоленской области устанавливается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тыс.рублей, в том числе предельный объем обязательств по муниципальным гарантиям Усвятского сельского поселения Дорогобужского района Смоленской области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тыс.рублей.</w:t>
      </w:r>
    </w:p>
    <w:p w:rsidR="00DF4931" w:rsidRPr="007F15A3" w:rsidRDefault="00DF4931" w:rsidP="007F15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F4931" w:rsidRPr="007F15A3" w:rsidRDefault="00DF4931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Обязательст</w:t>
      </w:r>
      <w:r>
        <w:rPr>
          <w:rFonts w:ascii="Times New Roman" w:hAnsi="Times New Roman"/>
          <w:b/>
          <w:sz w:val="28"/>
          <w:szCs w:val="28"/>
        </w:rPr>
        <w:t>ва, действующие на 1 января 2020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F4931" w:rsidRDefault="00DF4931" w:rsidP="007F15A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DF4931" w:rsidRPr="00C845A1" w:rsidTr="00C845A1">
        <w:tc>
          <w:tcPr>
            <w:tcW w:w="817" w:type="dxa"/>
          </w:tcPr>
          <w:p w:rsidR="00DF4931" w:rsidRPr="00C845A1" w:rsidRDefault="00DF4931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F4931" w:rsidRPr="00C845A1" w:rsidRDefault="00DF4931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DF4931" w:rsidRPr="00C845A1" w:rsidRDefault="00DF4931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Сумма по состоянию н</w:t>
            </w:r>
            <w:r>
              <w:rPr>
                <w:rFonts w:ascii="Times New Roman" w:hAnsi="Times New Roman"/>
                <w:sz w:val="24"/>
                <w:szCs w:val="24"/>
              </w:rPr>
              <w:t>а 1 января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DF4931" w:rsidRPr="00C845A1" w:rsidTr="00C845A1">
        <w:tc>
          <w:tcPr>
            <w:tcW w:w="817" w:type="dxa"/>
          </w:tcPr>
          <w:p w:rsidR="00DF4931" w:rsidRPr="00C845A1" w:rsidRDefault="00DF4931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F4931" w:rsidRPr="00C845A1" w:rsidRDefault="00DF4931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F4931" w:rsidRPr="00C845A1" w:rsidTr="00C845A1">
        <w:tc>
          <w:tcPr>
            <w:tcW w:w="817" w:type="dxa"/>
          </w:tcPr>
          <w:p w:rsidR="00DF4931" w:rsidRPr="00C845A1" w:rsidRDefault="00DF4931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F4931" w:rsidRPr="00C845A1" w:rsidRDefault="00DF4931" w:rsidP="007F15A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DF4931" w:rsidRDefault="00DF4931" w:rsidP="007F15A3">
      <w:pPr>
        <w:pStyle w:val="NoSpacing"/>
        <w:rPr>
          <w:rFonts w:ascii="Times New Roman" w:hAnsi="Times New Roman"/>
          <w:sz w:val="28"/>
          <w:szCs w:val="28"/>
        </w:rPr>
      </w:pPr>
    </w:p>
    <w:p w:rsidR="00DF4931" w:rsidRDefault="00DF4931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внутреннее заимствование Усвятского сельского поселения Дорогобужского района Смоленской области, осуществляемые в 2020 году</w:t>
      </w:r>
    </w:p>
    <w:p w:rsidR="00DF4931" w:rsidRDefault="00DF4931" w:rsidP="00B406B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DF4931" w:rsidRPr="00C845A1" w:rsidTr="00C845A1">
        <w:tc>
          <w:tcPr>
            <w:tcW w:w="817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DF4931" w:rsidRPr="00C845A1" w:rsidRDefault="00DF4931" w:rsidP="00B406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привлеченная в 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DF4931" w:rsidRPr="00C845A1" w:rsidTr="00C845A1">
        <w:tc>
          <w:tcPr>
            <w:tcW w:w="817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F4931" w:rsidRPr="00C845A1" w:rsidTr="00C845A1">
        <w:tc>
          <w:tcPr>
            <w:tcW w:w="817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DF4931" w:rsidRDefault="00DF4931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DF4931" w:rsidRDefault="00DF4931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Муниципальные гарантии Усвятского сельского поселения</w:t>
      </w:r>
      <w:r w:rsidRPr="00B406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Дорогобужского района Смоленской области, предоставляемые в </w:t>
      </w:r>
    </w:p>
    <w:p w:rsidR="00DF4931" w:rsidRDefault="00DF4931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 году</w:t>
      </w:r>
    </w:p>
    <w:p w:rsidR="00DF4931" w:rsidRDefault="00DF4931" w:rsidP="00B406B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DF4931" w:rsidRPr="00C845A1" w:rsidTr="00C845A1">
        <w:tc>
          <w:tcPr>
            <w:tcW w:w="817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привлеченная в 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погашенная в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>году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DF4931" w:rsidRPr="00C845A1" w:rsidTr="00C845A1">
        <w:tc>
          <w:tcPr>
            <w:tcW w:w="817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F4931" w:rsidRPr="00C845A1" w:rsidRDefault="00DF4931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DF4931" w:rsidRPr="00C845A1" w:rsidRDefault="00DF4931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F4931" w:rsidRPr="007F15A3" w:rsidRDefault="00DF4931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sectPr w:rsidR="00DF4931" w:rsidRPr="007F15A3" w:rsidSect="000D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449"/>
    <w:rsid w:val="00077DED"/>
    <w:rsid w:val="00083D73"/>
    <w:rsid w:val="000D3438"/>
    <w:rsid w:val="00170FEA"/>
    <w:rsid w:val="00196EB7"/>
    <w:rsid w:val="00262B4B"/>
    <w:rsid w:val="002E3605"/>
    <w:rsid w:val="004B74DE"/>
    <w:rsid w:val="00525B36"/>
    <w:rsid w:val="006243BC"/>
    <w:rsid w:val="00691109"/>
    <w:rsid w:val="007956AD"/>
    <w:rsid w:val="007F15A3"/>
    <w:rsid w:val="007F6BFC"/>
    <w:rsid w:val="0085157F"/>
    <w:rsid w:val="008844F6"/>
    <w:rsid w:val="008E61D5"/>
    <w:rsid w:val="00944789"/>
    <w:rsid w:val="00A80C53"/>
    <w:rsid w:val="00AE14C9"/>
    <w:rsid w:val="00B406B3"/>
    <w:rsid w:val="00C845A1"/>
    <w:rsid w:val="00CD38B8"/>
    <w:rsid w:val="00CE3408"/>
    <w:rsid w:val="00D3773A"/>
    <w:rsid w:val="00D50449"/>
    <w:rsid w:val="00DF4931"/>
    <w:rsid w:val="00EC26B4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4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50449"/>
    <w:rPr>
      <w:lang w:eastAsia="en-US"/>
    </w:rPr>
  </w:style>
  <w:style w:type="table" w:styleId="TableGrid">
    <w:name w:val="Table Grid"/>
    <w:basedOn w:val="TableNormal"/>
    <w:uiPriority w:val="99"/>
    <w:rsid w:val="007F15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198</Words>
  <Characters>1133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</cp:lastModifiedBy>
  <cp:revision>7</cp:revision>
  <dcterms:created xsi:type="dcterms:W3CDTF">2015-12-09T13:13:00Z</dcterms:created>
  <dcterms:modified xsi:type="dcterms:W3CDTF">2018-11-09T11:26:00Z</dcterms:modified>
</cp:coreProperties>
</file>